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2026/50-0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Spielplatzgeräte Grundschule Johannesschule in Lingen (Ems)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Spielplatzbau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